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F41A06" w14:textId="3857EBE6" w:rsidR="00115D01" w:rsidRPr="00115D01" w:rsidRDefault="005640A6" w:rsidP="00115D01">
      <w:pPr>
        <w:suppressAutoHyphens/>
        <w:spacing w:after="0" w:line="240" w:lineRule="auto"/>
        <w:rPr>
          <w:rFonts w:ascii="Cambria" w:eastAsia="Calibri" w:hAnsi="Cambria" w:cs="Arial"/>
          <w:bCs/>
          <w:iCs/>
          <w:lang w:bidi="pl-PL"/>
        </w:rPr>
      </w:pPr>
      <w:bookmarkStart w:id="0" w:name="_Hlk214290395"/>
      <w:r w:rsidRPr="004E33CB">
        <w:rPr>
          <w:rFonts w:ascii="Cambria" w:eastAsia="Calibri" w:hAnsi="Cambria" w:cs="Arial"/>
          <w:bCs/>
          <w:iCs/>
          <w:lang w:bidi="pl-PL"/>
        </w:rPr>
        <w:t>Przedszkole Samorządowe nr 31 w Białymstoku</w:t>
      </w:r>
      <w:r w:rsidR="00115D01" w:rsidRPr="00115D01">
        <w:rPr>
          <w:rFonts w:ascii="Cambria" w:eastAsia="Calibri" w:hAnsi="Cambria" w:cs="Arial"/>
          <w:bCs/>
          <w:iCs/>
          <w:lang w:bidi="pl-PL"/>
        </w:rPr>
        <w:tab/>
        <w:t xml:space="preserve">         </w:t>
      </w:r>
      <w:r w:rsidR="00115D01">
        <w:rPr>
          <w:rFonts w:ascii="Cambria" w:eastAsia="Calibri" w:hAnsi="Cambria" w:cs="Arial"/>
          <w:bCs/>
          <w:iCs/>
          <w:lang w:bidi="pl-PL"/>
        </w:rPr>
        <w:t xml:space="preserve">    </w:t>
      </w:r>
      <w:r>
        <w:rPr>
          <w:rFonts w:ascii="Cambria" w:eastAsia="Calibri" w:hAnsi="Cambria" w:cs="Arial"/>
          <w:bCs/>
          <w:iCs/>
          <w:lang w:bidi="pl-PL"/>
        </w:rPr>
        <w:t xml:space="preserve">              </w:t>
      </w:r>
      <w:r w:rsidR="00115D01" w:rsidRPr="00115D01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47CE5401" w14:textId="1750A023" w:rsidR="00115D01" w:rsidRPr="00FC1F22" w:rsidRDefault="005640A6" w:rsidP="00115D01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BC0213">
        <w:rPr>
          <w:rFonts w:ascii="Cambria" w:eastAsia="Calibri" w:hAnsi="Cambria" w:cs="Arial"/>
          <w:bCs/>
          <w:iCs/>
          <w:lang w:bidi="pl-PL"/>
        </w:rPr>
        <w:t>adres: ul. Świętokrzyska 4; 15-843 Białystok</w:t>
      </w:r>
      <w:r w:rsidR="00115D01">
        <w:rPr>
          <w:rFonts w:ascii="Cambria" w:eastAsia="Calibri" w:hAnsi="Cambria" w:cs="Arial"/>
          <w:bCs/>
          <w:iCs/>
          <w:lang w:bidi="pl-PL"/>
        </w:rPr>
        <w:tab/>
      </w:r>
      <w:r w:rsidR="00115D01">
        <w:rPr>
          <w:rFonts w:ascii="Cambria" w:eastAsia="Calibri" w:hAnsi="Cambria" w:cs="Arial"/>
          <w:bCs/>
          <w:iCs/>
          <w:lang w:bidi="pl-PL"/>
        </w:rPr>
        <w:tab/>
      </w:r>
      <w:r w:rsidR="00115D01">
        <w:rPr>
          <w:rFonts w:ascii="Cambria" w:eastAsia="Calibri" w:hAnsi="Cambria" w:cs="Arial"/>
          <w:bCs/>
          <w:iCs/>
          <w:lang w:bidi="pl-PL"/>
        </w:rPr>
        <w:tab/>
      </w:r>
      <w:r w:rsidR="00115D01">
        <w:rPr>
          <w:rFonts w:ascii="Cambria" w:eastAsia="Calibri" w:hAnsi="Cambria" w:cs="Arial"/>
          <w:bCs/>
          <w:iCs/>
          <w:lang w:bidi="pl-PL"/>
        </w:rPr>
        <w:tab/>
        <w:t xml:space="preserve"> </w:t>
      </w:r>
      <w:bookmarkStart w:id="1" w:name="_Hlk216387064"/>
      <w:r w:rsidR="00115D01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 w:rsidR="00F126A5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B</w:t>
      </w:r>
      <w:r w:rsidR="00115D01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  <w:bookmarkEnd w:id="1"/>
    </w:p>
    <w:p w14:paraId="205C40B9" w14:textId="77777777" w:rsidR="005640A6" w:rsidRPr="004E33CB" w:rsidRDefault="005640A6" w:rsidP="005640A6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NIP: 5423189711</w:t>
      </w:r>
    </w:p>
    <w:p w14:paraId="0E2BC1F7" w14:textId="77777777" w:rsidR="005640A6" w:rsidRPr="004E33CB" w:rsidRDefault="005640A6" w:rsidP="005640A6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REGON: 200405653</w:t>
      </w:r>
    </w:p>
    <w:p w14:paraId="0BA1024B" w14:textId="3FBCE285" w:rsidR="00115D01" w:rsidRPr="003E494F" w:rsidRDefault="005640A6" w:rsidP="005640A6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Calibri" w:hAnsi="Cambria" w:cs="Arial"/>
          <w:bCs/>
          <w:iCs/>
          <w:lang w:bidi="pl-PL"/>
        </w:rPr>
      </w:pPr>
      <w:r w:rsidRPr="004E33CB">
        <w:rPr>
          <w:rFonts w:ascii="Cambria" w:eastAsia="Calibri" w:hAnsi="Cambria" w:cs="Arial"/>
          <w:bCs/>
          <w:iCs/>
          <w:lang w:bidi="pl-PL"/>
        </w:rPr>
        <w:t>tel.: 85 651 09 81</w:t>
      </w:r>
    </w:p>
    <w:p w14:paraId="14EBEB1C" w14:textId="63F52A91" w:rsidR="005640A6" w:rsidRDefault="00115D01" w:rsidP="00115D01">
      <w:pPr>
        <w:widowControl w:val="0"/>
        <w:autoSpaceDE w:val="0"/>
        <w:autoSpaceDN w:val="0"/>
        <w:spacing w:after="0" w:line="240" w:lineRule="auto"/>
        <w:ind w:right="-2"/>
        <w:jc w:val="both"/>
      </w:pPr>
      <w:r w:rsidRPr="003E494F">
        <w:rPr>
          <w:rFonts w:ascii="Cambria" w:eastAsia="Calibri" w:hAnsi="Cambria" w:cs="Arial"/>
          <w:bCs/>
          <w:iCs/>
          <w:lang w:bidi="pl-PL"/>
        </w:rPr>
        <w:t>e-mail:</w:t>
      </w:r>
      <w:r>
        <w:rPr>
          <w:rFonts w:ascii="Cambria" w:eastAsia="Calibri" w:hAnsi="Cambria" w:cs="Arial"/>
          <w:bCs/>
          <w:iCs/>
          <w:lang w:bidi="pl-PL"/>
        </w:rPr>
        <w:t xml:space="preserve"> </w:t>
      </w:r>
      <w:r w:rsidR="005640A6" w:rsidRPr="005640A6">
        <w:rPr>
          <w:rFonts w:ascii="Cambria" w:eastAsia="Arial Unicode MS" w:hAnsi="Cambria" w:cs="Arial Unicode MS"/>
          <w:color w:val="0000FF"/>
          <w:u w:val="single"/>
          <w:lang w:eastAsia="pl-PL" w:bidi="pl-PL"/>
        </w:rPr>
        <w:t>ps31</w:t>
      </w:r>
      <w:r w:rsidR="005640A6" w:rsidRPr="005640A6">
        <w:rPr>
          <w:rFonts w:ascii="Cambria" w:eastAsia="Arial Unicode MS" w:hAnsi="Cambria" w:cs="Arial Unicode MS"/>
          <w:color w:val="0000FF"/>
          <w:u w:val="single"/>
          <w:lang w:eastAsia="pl-PL" w:bidi="pl-PL"/>
        </w:rPr>
        <w:t>@</w:t>
      </w:r>
      <w:r w:rsidR="005640A6" w:rsidRPr="005640A6">
        <w:rPr>
          <w:rFonts w:ascii="Cambria" w:eastAsia="Arial Unicode MS" w:hAnsi="Cambria" w:cs="Arial Unicode MS"/>
          <w:color w:val="0000FF"/>
          <w:u w:val="single"/>
          <w:lang w:eastAsia="pl-PL" w:bidi="pl-PL"/>
        </w:rPr>
        <w:t>um.bialystok</w:t>
      </w:r>
      <w:r w:rsidR="005640A6" w:rsidRPr="005640A6">
        <w:rPr>
          <w:rFonts w:ascii="Cambria" w:eastAsia="Arial Unicode MS" w:hAnsi="Cambria" w:cs="Arial Unicode MS"/>
          <w:color w:val="0000FF"/>
          <w:u w:val="single"/>
          <w:lang w:eastAsia="pl-PL" w:bidi="pl-PL"/>
        </w:rPr>
        <w:t>.pl</w:t>
      </w:r>
      <w:r w:rsidR="005640A6">
        <w:rPr>
          <w:rFonts w:ascii="Cambria" w:eastAsia="Arial Unicode MS" w:hAnsi="Cambria" w:cs="Arial Unicode MS"/>
          <w:color w:val="0000FF"/>
          <w:u w:val="single"/>
          <w:lang w:eastAsia="pl-PL" w:bidi="pl-PL"/>
        </w:rPr>
        <w:t xml:space="preserve"> </w:t>
      </w:r>
    </w:p>
    <w:p w14:paraId="16F26647" w14:textId="77777777" w:rsidR="005640A6" w:rsidRPr="003E494F" w:rsidRDefault="005640A6" w:rsidP="005640A6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theme="minorHAnsi"/>
          <w:b/>
        </w:rPr>
      </w:pPr>
      <w:hyperlink r:id="rId8" w:history="1">
        <w:r w:rsidRPr="00D215B7">
          <w:rPr>
            <w:rFonts w:ascii="Cambria" w:eastAsia="Arial Unicode MS" w:hAnsi="Cambria" w:cs="Arial Unicode MS"/>
            <w:color w:val="0000FF"/>
            <w:u w:val="single"/>
            <w:lang w:eastAsia="pl-PL" w:bidi="pl-PL"/>
          </w:rPr>
          <w:t>https://www.ps31.bialystok.pl/</w:t>
        </w:r>
      </w:hyperlink>
      <w:r>
        <w:rPr>
          <w:rFonts w:ascii="Cambria" w:eastAsia="Calibri" w:hAnsi="Cambria" w:cs="Arial"/>
          <w:bCs/>
          <w:iCs/>
          <w:lang w:bidi="pl-PL"/>
        </w:rPr>
        <w:t xml:space="preserve">  </w:t>
      </w:r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F0B3011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B3FF3C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59597C">
      <w:pPr>
        <w:widowControl w:val="0"/>
        <w:autoSpaceDE w:val="0"/>
        <w:autoSpaceDN w:val="0"/>
        <w:spacing w:after="0" w:line="276" w:lineRule="auto"/>
        <w:ind w:left="7090"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022C0AE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Wykonawca:</w:t>
      </w:r>
      <w:r w:rsidRPr="00DB3EF8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0046CA0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DB3EF8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(pełna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nazwa/firma,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adres,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w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zależności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od</w:t>
      </w:r>
      <w:r w:rsidRPr="00DB3EF8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podmiotu: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NIP/PESEL,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DB3EF8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DB3EF8">
        <w:rPr>
          <w:rFonts w:ascii="Cambria" w:eastAsia="Arial Narrow" w:hAnsi="Cambria" w:cs="Arial"/>
          <w:i/>
          <w:sz w:val="18"/>
          <w:szCs w:val="18"/>
        </w:rPr>
        <w:t>)</w:t>
      </w:r>
    </w:p>
    <w:p w14:paraId="36C20B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DB3EF8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DB3EF8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4D3FD883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DB3EF8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(imię,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nazwisko,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stanowisko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podstawa</w:t>
      </w:r>
      <w:r w:rsidRPr="00DB3EF8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do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2561E5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37ADECB0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265DF494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składane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na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podstawie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art. 125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ust.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ustawy</w:t>
      </w:r>
      <w:r w:rsidRPr="00DB3EF8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z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dnia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września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2019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r.</w:t>
      </w:r>
    </w:p>
    <w:p w14:paraId="7D7CA70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DB3EF8">
        <w:rPr>
          <w:rFonts w:ascii="Cambria" w:eastAsia="Arial Narrow" w:hAnsi="Cambria" w:cs="Arial"/>
          <w:b/>
          <w:sz w:val="24"/>
          <w:szCs w:val="24"/>
        </w:rPr>
        <w:t>,</w:t>
      </w:r>
      <w:r w:rsidRPr="00DB3EF8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3220D2D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DOTYCZĄCE SPEŁNIANIA WARUNKÓW UDZIAŁU W POSTĘPOWANIU</w:t>
      </w:r>
    </w:p>
    <w:p w14:paraId="30467D5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1B427122" w14:textId="7535E18A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Na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potrzeby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udzielenie</w:t>
      </w:r>
      <w:r w:rsidRPr="00DB3EF8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zamówienia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publicznego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pn.:</w:t>
      </w:r>
      <w:bookmarkStart w:id="2" w:name="_Hlk172984917"/>
      <w:r w:rsidR="00A93D0A">
        <w:rPr>
          <w:rFonts w:ascii="Cambria" w:eastAsia="Arial Narrow" w:hAnsi="Cambria" w:cs="Arial"/>
          <w:sz w:val="24"/>
          <w:szCs w:val="24"/>
        </w:rPr>
        <w:t> 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bookmarkStart w:id="3" w:name="_Hlk216387137"/>
      <w:r w:rsidR="005640A6" w:rsidRPr="00BC20F4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Sukcesywna dostawa artykułów spożywczych do </w:t>
      </w:r>
      <w:bookmarkEnd w:id="3"/>
      <w:r w:rsidR="005640A6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>Przedszkola Samorządowego Nr 31 w Białymstoku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2"/>
      <w:r w:rsidRPr="00DB3EF8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DB3EF8">
        <w:rPr>
          <w:rFonts w:ascii="Cambria" w:eastAsia="Arial Narrow" w:hAnsi="Cambria" w:cs="Arial"/>
          <w:sz w:val="24"/>
          <w:szCs w:val="24"/>
        </w:rPr>
        <w:t>z pełną świadomością konsekwencji wprowadzenia zamawiającego w błąd przy przedstawianiu informacji oświadczam, że:</w:t>
      </w:r>
    </w:p>
    <w:p w14:paraId="5EFADD9F" w14:textId="5725DC56" w:rsidR="00DB3EF8" w:rsidRPr="00DB3EF8" w:rsidRDefault="00DB3EF8" w:rsidP="00DB3EF8">
      <w:pPr>
        <w:widowControl w:val="0"/>
        <w:numPr>
          <w:ilvl w:val="0"/>
          <w:numId w:val="11"/>
        </w:numPr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spełniam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warunki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udziału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określone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przez Zamawiającego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> </w:t>
      </w:r>
      <w:r w:rsidRPr="00DB3EF8">
        <w:rPr>
          <w:rFonts w:ascii="Cambria" w:eastAsia="Arial Narrow" w:hAnsi="Cambria" w:cs="Arial"/>
          <w:sz w:val="24"/>
          <w:szCs w:val="24"/>
        </w:rPr>
        <w:t xml:space="preserve">rozdziale </w:t>
      </w:r>
      <w:r w:rsidR="00115D01">
        <w:rPr>
          <w:rFonts w:ascii="Cambria" w:eastAsia="Arial Narrow" w:hAnsi="Cambria" w:cs="Arial"/>
          <w:sz w:val="24"/>
          <w:szCs w:val="24"/>
        </w:rPr>
        <w:t>I</w:t>
      </w:r>
      <w:r w:rsidRPr="00DB3EF8">
        <w:rPr>
          <w:rFonts w:ascii="Cambria" w:eastAsia="Arial Narrow" w:hAnsi="Cambria" w:cs="Arial"/>
          <w:sz w:val="24"/>
          <w:szCs w:val="24"/>
        </w:rPr>
        <w:t>X pkt 2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SWZ.</w:t>
      </w:r>
    </w:p>
    <w:p w14:paraId="5915066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6A3C855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44924B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25127765" w:rsidR="0097584E" w:rsidRPr="0097584E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…………….…….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DB3EF8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dnia</w:t>
      </w:r>
      <w:r w:rsidRPr="00DB3EF8">
        <w:rPr>
          <w:rFonts w:ascii="Cambria" w:eastAsia="Arial Narrow" w:hAnsi="Cambria" w:cs="Arial"/>
          <w:sz w:val="24"/>
          <w:szCs w:val="24"/>
        </w:rPr>
        <w:tab/>
        <w:t>……………r.</w:t>
      </w:r>
    </w:p>
    <w:p w14:paraId="42D88E7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578A35F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3B15D81B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0ABD9155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4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257D14AA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4"/>
    </w:p>
    <w:p w14:paraId="097288FE" w14:textId="483DED18" w:rsidR="006F2D6F" w:rsidRDefault="006F2D6F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</w:p>
    <w:sectPr w:rsidR="006F2D6F" w:rsidSect="007904EC">
      <w:headerReference w:type="default" r:id="rId9"/>
      <w:footerReference w:type="default" r:id="rId10"/>
      <w:footerReference w:type="first" r:id="rId11"/>
      <w:pgSz w:w="11906" w:h="16838" w:code="9"/>
      <w:pgMar w:top="568" w:right="1559" w:bottom="1843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62512" w14:textId="77777777" w:rsidR="003A014A" w:rsidRDefault="003A014A">
      <w:pPr>
        <w:spacing w:after="0" w:line="240" w:lineRule="auto"/>
      </w:pPr>
      <w:r>
        <w:separator/>
      </w:r>
    </w:p>
  </w:endnote>
  <w:endnote w:type="continuationSeparator" w:id="0">
    <w:p w14:paraId="131AF0FA" w14:textId="77777777" w:rsidR="003A014A" w:rsidRDefault="003A01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7A86E96E-068F-4CD6-BCC2-189C9499BE3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3FFCD2F2-5894-4E46-B2C9-52E7AB2B7EF8}"/>
    <w:embedBold r:id="rId3" w:fontKey="{6BD73514-A234-41F0-90E2-FD0BFC706B55}"/>
    <w:embedItalic r:id="rId4" w:fontKey="{5925B7B9-55B3-4255-92D5-B6A2684FFCB2}"/>
    <w:embedBoldItalic r:id="rId5" w:fontKey="{E2ED92E0-FBFC-44DE-81C4-FBE24FD53A2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B673949-C2BB-46D5-8A12-06B008502BDE}"/>
    <w:embedBold r:id="rId7" w:fontKey="{DB6C47CD-E970-4A61-890F-58B3D989F1C1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8" w:fontKey="{DFC24FFE-4D8D-4C44-A3F8-3EC670C18A29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9" w:fontKey="{BCA4D7CB-47AF-4097-BC6B-B5B397A8CDE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6474AB13-3CFD-4714-8F40-D841B90C19A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1DAE5760-A14A-4FD7-A099-AB75C06EA5B8}"/>
    <w:embedBold r:id="rId12" w:fontKey="{143BFEAF-4BC8-457B-B1AD-74E463AB1773}"/>
    <w:embedItalic r:id="rId13" w:fontKey="{6080FA86-9773-41DF-BB0F-7BF5C2A38D4A}"/>
    <w:embedBoldItalic r:id="rId14" w:fontKey="{D6C21DD9-0306-4557-B272-E416EA5CFB17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81A2B6" w14:textId="77777777" w:rsidR="003A014A" w:rsidRDefault="003A014A">
      <w:pPr>
        <w:spacing w:after="0" w:line="240" w:lineRule="auto"/>
      </w:pPr>
      <w:r>
        <w:separator/>
      </w:r>
    </w:p>
  </w:footnote>
  <w:footnote w:type="continuationSeparator" w:id="0">
    <w:p w14:paraId="730EFCB4" w14:textId="77777777" w:rsidR="003A014A" w:rsidRDefault="003A01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B2817" w14:textId="660D740A" w:rsidR="0097584E" w:rsidRPr="0097584E" w:rsidRDefault="00000000" w:rsidP="0097584E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5" w:name="_Hlk193826763"/>
        <w:r w:rsidR="00115D01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 xml:space="preserve">Sygn.: </w:t>
        </w:r>
        <w:r w:rsidR="00115D01" w:rsidRPr="00AB334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ZP</w:t>
        </w:r>
        <w:r w:rsidR="0059597C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1.PS31.</w:t>
        </w:r>
        <w:r w:rsidR="00115D01" w:rsidRPr="00AB3340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2025</w:t>
        </w:r>
      </w:sdtContent>
    </w:sdt>
    <w:bookmarkEnd w:id="5"/>
  </w:p>
  <w:p w14:paraId="4FF0C4BD" w14:textId="77777777" w:rsidR="002C2E6E" w:rsidRDefault="002C2E6E" w:rsidP="00B2413E">
    <w:pPr>
      <w:pStyle w:val="Nagwek"/>
      <w:tabs>
        <w:tab w:val="clear" w:pos="4536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D74CF"/>
    <w:rsid w:val="000E4B37"/>
    <w:rsid w:val="00101263"/>
    <w:rsid w:val="001014E5"/>
    <w:rsid w:val="00103916"/>
    <w:rsid w:val="00115D01"/>
    <w:rsid w:val="001640E8"/>
    <w:rsid w:val="001776FB"/>
    <w:rsid w:val="0018487A"/>
    <w:rsid w:val="00193FF8"/>
    <w:rsid w:val="001956CE"/>
    <w:rsid w:val="001A24AF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48A9"/>
    <w:rsid w:val="00387EFA"/>
    <w:rsid w:val="00394FFA"/>
    <w:rsid w:val="003A014A"/>
    <w:rsid w:val="003A5ADA"/>
    <w:rsid w:val="003B1DBF"/>
    <w:rsid w:val="003C43D7"/>
    <w:rsid w:val="003F1969"/>
    <w:rsid w:val="0040292F"/>
    <w:rsid w:val="00405C18"/>
    <w:rsid w:val="004111DB"/>
    <w:rsid w:val="004215DA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0A74"/>
    <w:rsid w:val="00531A06"/>
    <w:rsid w:val="0054150A"/>
    <w:rsid w:val="00555764"/>
    <w:rsid w:val="00556787"/>
    <w:rsid w:val="00562283"/>
    <w:rsid w:val="005640A6"/>
    <w:rsid w:val="00567836"/>
    <w:rsid w:val="005758CA"/>
    <w:rsid w:val="005804DD"/>
    <w:rsid w:val="0058479D"/>
    <w:rsid w:val="0059597C"/>
    <w:rsid w:val="005A1409"/>
    <w:rsid w:val="005A6255"/>
    <w:rsid w:val="005A7243"/>
    <w:rsid w:val="005B219D"/>
    <w:rsid w:val="005B3206"/>
    <w:rsid w:val="005B74CF"/>
    <w:rsid w:val="005E2E2A"/>
    <w:rsid w:val="005F1A8F"/>
    <w:rsid w:val="005F72FB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24697"/>
    <w:rsid w:val="00732148"/>
    <w:rsid w:val="00734821"/>
    <w:rsid w:val="00735F56"/>
    <w:rsid w:val="00737B0B"/>
    <w:rsid w:val="00742A46"/>
    <w:rsid w:val="00751717"/>
    <w:rsid w:val="00762CAF"/>
    <w:rsid w:val="00763659"/>
    <w:rsid w:val="00767C22"/>
    <w:rsid w:val="00783B93"/>
    <w:rsid w:val="007904EC"/>
    <w:rsid w:val="007A312B"/>
    <w:rsid w:val="007A45CF"/>
    <w:rsid w:val="007C353C"/>
    <w:rsid w:val="007C3A8A"/>
    <w:rsid w:val="007C5262"/>
    <w:rsid w:val="007C7B3A"/>
    <w:rsid w:val="007E011A"/>
    <w:rsid w:val="0080249B"/>
    <w:rsid w:val="0081243C"/>
    <w:rsid w:val="00821EA4"/>
    <w:rsid w:val="0082595B"/>
    <w:rsid w:val="00844FF8"/>
    <w:rsid w:val="008538D6"/>
    <w:rsid w:val="0086392E"/>
    <w:rsid w:val="00872D3F"/>
    <w:rsid w:val="0087608B"/>
    <w:rsid w:val="008842DE"/>
    <w:rsid w:val="00887FBA"/>
    <w:rsid w:val="008D2904"/>
    <w:rsid w:val="008D5CC3"/>
    <w:rsid w:val="008F3EE5"/>
    <w:rsid w:val="0090151C"/>
    <w:rsid w:val="0091037E"/>
    <w:rsid w:val="00917665"/>
    <w:rsid w:val="00945EB5"/>
    <w:rsid w:val="0097584E"/>
    <w:rsid w:val="00983CD1"/>
    <w:rsid w:val="009904F1"/>
    <w:rsid w:val="00992C16"/>
    <w:rsid w:val="009A6EEB"/>
    <w:rsid w:val="009B6545"/>
    <w:rsid w:val="009B658C"/>
    <w:rsid w:val="009C1057"/>
    <w:rsid w:val="009E4C1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93D0A"/>
    <w:rsid w:val="00AA539A"/>
    <w:rsid w:val="00AB1567"/>
    <w:rsid w:val="00AD2936"/>
    <w:rsid w:val="00AF00DF"/>
    <w:rsid w:val="00AF04A9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0676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7ED"/>
    <w:rsid w:val="00ED08E5"/>
    <w:rsid w:val="00EE4625"/>
    <w:rsid w:val="00EF1B25"/>
    <w:rsid w:val="00EF3520"/>
    <w:rsid w:val="00EF436E"/>
    <w:rsid w:val="00EF7E60"/>
    <w:rsid w:val="00F126A5"/>
    <w:rsid w:val="00F13A33"/>
    <w:rsid w:val="00F2691E"/>
    <w:rsid w:val="00F26C09"/>
    <w:rsid w:val="00F342C0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15D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s31.bialystok.pl/" TargetMode="Externa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E2EB4"/>
    <w:rsid w:val="001F1F50"/>
    <w:rsid w:val="002F4504"/>
    <w:rsid w:val="0032159A"/>
    <w:rsid w:val="0037341F"/>
    <w:rsid w:val="005149E7"/>
    <w:rsid w:val="005A09D5"/>
    <w:rsid w:val="006805D8"/>
    <w:rsid w:val="00682F8C"/>
    <w:rsid w:val="00873E6A"/>
    <w:rsid w:val="00B75285"/>
    <w:rsid w:val="00C445D3"/>
    <w:rsid w:val="00C75A91"/>
    <w:rsid w:val="00DE0E2D"/>
    <w:rsid w:val="00ED07ED"/>
    <w:rsid w:val="00F20B78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41</TotalTime>
  <Pages>1</Pages>
  <Words>200</Words>
  <Characters>1200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Sygn.: ZP/2025/12/6</vt:lpstr>
    </vt:vector>
  </TitlesOfParts>
  <Company>MRiRW</Company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ZP1.PS31.2025</dc:title>
  <dc:creator>DOM</dc:creator>
  <cp:lastModifiedBy>Admin</cp:lastModifiedBy>
  <cp:revision>25</cp:revision>
  <cp:lastPrinted>2025-11-04T14:07:00Z</cp:lastPrinted>
  <dcterms:created xsi:type="dcterms:W3CDTF">2025-11-18T21:25:00Z</dcterms:created>
  <dcterms:modified xsi:type="dcterms:W3CDTF">2025-12-14T19:35:00Z</dcterms:modified>
</cp:coreProperties>
</file>